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IT Campus Lingen (ICL) - Erschließung eines Gewerbe- und Dienstleistungsareals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2026/38-7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